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22" w:rsidRDefault="00994722" w:rsidP="00994722">
      <w:pPr>
        <w:rPr>
          <w:rtl/>
        </w:rPr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94722" w:rsidRDefault="00994722" w:rsidP="00994722">
      <w:pPr>
        <w:rPr>
          <w:rtl/>
        </w:rPr>
      </w:pPr>
    </w:p>
    <w:p w:rsidR="009133D5" w:rsidRDefault="009133D5" w:rsidP="009133D5">
      <w:pPr>
        <w:jc w:val="center"/>
        <w:rPr>
          <w:rtl/>
        </w:rPr>
      </w:pPr>
    </w:p>
    <w:p w:rsidR="00E6605D" w:rsidRPr="000D4220" w:rsidRDefault="00EC5077" w:rsidP="000D4220">
      <w:pPr>
        <w:jc w:val="center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>استبانة ل</w:t>
      </w:r>
      <w:r>
        <w:rPr>
          <w:rFonts w:hint="cs"/>
          <w:b/>
          <w:bCs/>
          <w:sz w:val="36"/>
          <w:szCs w:val="36"/>
          <w:rtl/>
        </w:rPr>
        <w:t>إ</w:t>
      </w:r>
      <w:r w:rsidR="0006278B" w:rsidRPr="000D4220">
        <w:rPr>
          <w:b/>
          <w:bCs/>
          <w:sz w:val="36"/>
          <w:szCs w:val="36"/>
          <w:rtl/>
        </w:rPr>
        <w:t>ستطلاع رأي الخريجات بقسم الكيمياء</w:t>
      </w:r>
    </w:p>
    <w:p w:rsidR="000D4220" w:rsidRDefault="000D4220" w:rsidP="00E6605D">
      <w:pPr>
        <w:rPr>
          <w:sz w:val="32"/>
          <w:szCs w:val="32"/>
          <w:u w:val="single"/>
          <w:rtl/>
        </w:rPr>
      </w:pPr>
    </w:p>
    <w:p w:rsidR="0006278B" w:rsidRDefault="00EC5077" w:rsidP="00EC5077">
      <w:pPr>
        <w:rPr>
          <w:sz w:val="32"/>
          <w:szCs w:val="32"/>
          <w:rtl/>
        </w:rPr>
      </w:pPr>
      <w:bookmarkStart w:id="0" w:name="_GoBack"/>
      <w:bookmarkEnd w:id="0"/>
      <w:r>
        <w:rPr>
          <w:rFonts w:hint="cs"/>
          <w:sz w:val="32"/>
          <w:szCs w:val="32"/>
          <w:u w:val="single"/>
          <w:rtl/>
        </w:rPr>
        <w:t>ال</w:t>
      </w:r>
      <w:r w:rsidR="0006278B" w:rsidRPr="000D4220">
        <w:rPr>
          <w:sz w:val="32"/>
          <w:szCs w:val="32"/>
          <w:u w:val="single"/>
          <w:rtl/>
        </w:rPr>
        <w:t>معلومات</w:t>
      </w:r>
      <w:r>
        <w:rPr>
          <w:rFonts w:hint="cs"/>
          <w:sz w:val="32"/>
          <w:szCs w:val="32"/>
          <w:u w:val="single"/>
          <w:rtl/>
        </w:rPr>
        <w:t xml:space="preserve"> ال</w:t>
      </w:r>
      <w:r w:rsidR="0006278B" w:rsidRPr="000D4220">
        <w:rPr>
          <w:sz w:val="32"/>
          <w:szCs w:val="32"/>
          <w:u w:val="single"/>
          <w:rtl/>
        </w:rPr>
        <w:t>شخصية</w:t>
      </w:r>
      <w:r w:rsidR="0006278B" w:rsidRPr="000D4220">
        <w:rPr>
          <w:sz w:val="32"/>
          <w:szCs w:val="32"/>
          <w:rtl/>
        </w:rPr>
        <w:t xml:space="preserve"> :</w:t>
      </w:r>
    </w:p>
    <w:p w:rsidR="000D4220" w:rsidRPr="000D4220" w:rsidRDefault="000D4220" w:rsidP="00E6605D">
      <w:pPr>
        <w:rPr>
          <w:sz w:val="32"/>
          <w:szCs w:val="32"/>
          <w:rtl/>
        </w:rPr>
      </w:pPr>
    </w:p>
    <w:p w:rsidR="00EC5077" w:rsidRPr="000D4220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الكلية :                                              التخصص :</w:t>
      </w:r>
    </w:p>
    <w:p w:rsidR="0006278B" w:rsidRPr="000D4220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 xml:space="preserve">سنة التخرج :                                    </w:t>
      </w:r>
    </w:p>
    <w:p w:rsidR="0006278B" w:rsidRDefault="0006278B" w:rsidP="00E6605D">
      <w:pPr>
        <w:rPr>
          <w:sz w:val="32"/>
          <w:szCs w:val="32"/>
          <w:rtl/>
        </w:rPr>
      </w:pPr>
    </w:p>
    <w:p w:rsidR="000D4220" w:rsidRPr="000D4220" w:rsidRDefault="00EC5077" w:rsidP="00E6605D">
      <w:pPr>
        <w:rPr>
          <w:sz w:val="32"/>
          <w:szCs w:val="32"/>
          <w:rtl/>
        </w:rPr>
      </w:pPr>
      <w:r>
        <w:rPr>
          <w:sz w:val="32"/>
          <w:szCs w:val="32"/>
          <w:rtl/>
        </w:rPr>
        <w:t>هل تعملين حاليا</w:t>
      </w:r>
      <w:r>
        <w:rPr>
          <w:rFonts w:hint="cs"/>
          <w:sz w:val="32"/>
          <w:szCs w:val="32"/>
          <w:rtl/>
        </w:rPr>
        <w:t>؟</w:t>
      </w:r>
    </w:p>
    <w:p w:rsidR="0006278B" w:rsidRPr="000D4220" w:rsidRDefault="0006278B" w:rsidP="00E6605D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 xml:space="preserve"> اذا كنت لاتعملين فما السبب ؟</w:t>
      </w:r>
    </w:p>
    <w:p w:rsidR="0006278B" w:rsidRDefault="0006278B" w:rsidP="00E6605D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اذا كنت تعملين فما القطاع الذي تعملين فيه ؟</w:t>
      </w:r>
    </w:p>
    <w:p w:rsidR="00EC5077" w:rsidRPr="000D4220" w:rsidRDefault="00EC5077" w:rsidP="00E6605D">
      <w:pPr>
        <w:rPr>
          <w:sz w:val="32"/>
          <w:szCs w:val="32"/>
          <w:rtl/>
        </w:rPr>
      </w:pPr>
    </w:p>
    <w:p w:rsidR="0006278B" w:rsidRPr="000D4220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1</w:t>
      </w:r>
      <w:r w:rsidR="00EC5077">
        <w:rPr>
          <w:rFonts w:hint="cs"/>
          <w:sz w:val="32"/>
          <w:szCs w:val="32"/>
          <w:rtl/>
        </w:rPr>
        <w:t>-</w:t>
      </w:r>
      <w:r w:rsidRPr="000D4220">
        <w:rPr>
          <w:sz w:val="32"/>
          <w:szCs w:val="32"/>
          <w:rtl/>
        </w:rPr>
        <w:t xml:space="preserve"> كيف حصلتي على وظيفتك بعد التخرج ؟</w:t>
      </w:r>
    </w:p>
    <w:p w:rsidR="0006278B" w:rsidRPr="000D4220" w:rsidRDefault="0006278B" w:rsidP="0006278B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>من خلال مكتب التوظيف بجامعة المجمعة</w:t>
      </w:r>
    </w:p>
    <w:p w:rsidR="0006278B" w:rsidRPr="000D4220" w:rsidRDefault="000D4220" w:rsidP="0006278B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  <w:rtl/>
        </w:rPr>
        <w:t>من خلال التقدم المباشر لجه</w:t>
      </w:r>
      <w:r>
        <w:rPr>
          <w:rFonts w:hint="cs"/>
          <w:sz w:val="32"/>
          <w:szCs w:val="32"/>
          <w:rtl/>
        </w:rPr>
        <w:t>ة</w:t>
      </w:r>
      <w:r w:rsidR="0006278B" w:rsidRPr="000D4220">
        <w:rPr>
          <w:sz w:val="32"/>
          <w:szCs w:val="32"/>
          <w:rtl/>
        </w:rPr>
        <w:t xml:space="preserve"> العمل</w:t>
      </w:r>
    </w:p>
    <w:p w:rsidR="0006278B" w:rsidRPr="000D4220" w:rsidRDefault="0006278B" w:rsidP="0006278B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>منخلال شبكة جامعة المجمعة (استاذة &amp; طالبات )</w:t>
      </w:r>
    </w:p>
    <w:p w:rsidR="0006278B" w:rsidRDefault="0006278B" w:rsidP="0006278B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 xml:space="preserve">من خلال مرجعية شخصية </w:t>
      </w:r>
    </w:p>
    <w:p w:rsidR="00EC5077" w:rsidRPr="000D4220" w:rsidRDefault="00EC5077" w:rsidP="00EC5077">
      <w:pPr>
        <w:pStyle w:val="ListParagraph"/>
        <w:rPr>
          <w:sz w:val="32"/>
          <w:szCs w:val="32"/>
          <w:rtl/>
        </w:rPr>
      </w:pPr>
    </w:p>
    <w:p w:rsidR="009133D5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2</w:t>
      </w:r>
      <w:r w:rsidR="00EC5077">
        <w:rPr>
          <w:rFonts w:hint="cs"/>
          <w:sz w:val="32"/>
          <w:szCs w:val="32"/>
          <w:rtl/>
        </w:rPr>
        <w:t>-</w:t>
      </w:r>
      <w:r w:rsidRPr="000D4220">
        <w:rPr>
          <w:sz w:val="32"/>
          <w:szCs w:val="32"/>
          <w:rtl/>
        </w:rPr>
        <w:t xml:space="preserve"> ما مدى سهولة ايجاد وظيفة بعد التخرج ؟</w:t>
      </w:r>
    </w:p>
    <w:p w:rsidR="00EC5077" w:rsidRPr="000D4220" w:rsidRDefault="00EC5077" w:rsidP="00EC5077">
      <w:pPr>
        <w:rPr>
          <w:sz w:val="32"/>
          <w:szCs w:val="32"/>
          <w:rtl/>
        </w:rPr>
      </w:pPr>
    </w:p>
    <w:p w:rsidR="0006278B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3</w:t>
      </w:r>
      <w:r w:rsidR="00EC5077">
        <w:rPr>
          <w:rFonts w:hint="cs"/>
          <w:sz w:val="32"/>
          <w:szCs w:val="32"/>
          <w:rtl/>
        </w:rPr>
        <w:t>-</w:t>
      </w:r>
      <w:r w:rsidRPr="000D4220">
        <w:rPr>
          <w:sz w:val="32"/>
          <w:szCs w:val="32"/>
          <w:rtl/>
        </w:rPr>
        <w:t xml:space="preserve"> كم عدد الوظائف التي تم اجراء مقابلات معك بشأنها قبل أن تحصلي على وظيفتك الحالية ؟</w:t>
      </w:r>
    </w:p>
    <w:p w:rsidR="000D4220" w:rsidRPr="000D4220" w:rsidRDefault="000D4220" w:rsidP="0006278B">
      <w:pPr>
        <w:rPr>
          <w:sz w:val="32"/>
          <w:szCs w:val="32"/>
          <w:rtl/>
        </w:rPr>
      </w:pPr>
    </w:p>
    <w:p w:rsidR="000D4220" w:rsidRPr="000D4220" w:rsidRDefault="0006278B" w:rsidP="000D4220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 xml:space="preserve">الرجاء اختيار الخيار الذي يعبر عن وجهه نظرك للفقرات التالية حسب الدرجات الموضحة ادناه ووضع الدرجة بجانب كل سؤال </w:t>
      </w:r>
    </w:p>
    <w:p w:rsidR="0006278B" w:rsidRPr="000D4220" w:rsidRDefault="0006278B" w:rsidP="0006278B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5= أوافق بشدة 4= أوافق  3= صحيح لحد ما 2= لا اوافق 1= لاأوافق بشدة</w:t>
      </w:r>
    </w:p>
    <w:p w:rsidR="000D4220" w:rsidRDefault="000D4220" w:rsidP="0006278B">
      <w:pPr>
        <w:rPr>
          <w:sz w:val="32"/>
          <w:szCs w:val="32"/>
          <w:rtl/>
        </w:rPr>
      </w:pPr>
    </w:p>
    <w:p w:rsidR="000D4220" w:rsidRPr="000D4220" w:rsidRDefault="0006278B" w:rsidP="00EC5077">
      <w:pPr>
        <w:rPr>
          <w:sz w:val="32"/>
          <w:szCs w:val="32"/>
          <w:rtl/>
        </w:rPr>
      </w:pPr>
      <w:r w:rsidRPr="000D4220">
        <w:rPr>
          <w:sz w:val="32"/>
          <w:szCs w:val="32"/>
          <w:rtl/>
        </w:rPr>
        <w:t>مامدى رضاك عن العناصر التالية بالجامعة :</w:t>
      </w:r>
    </w:p>
    <w:p w:rsidR="0006278B" w:rsidRPr="000D4220" w:rsidRDefault="0006278B" w:rsidP="0006278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 xml:space="preserve"> جودة الاسا</w:t>
      </w:r>
      <w:r w:rsidR="000D4220" w:rsidRPr="000D4220">
        <w:rPr>
          <w:sz w:val="32"/>
          <w:szCs w:val="32"/>
          <w:rtl/>
        </w:rPr>
        <w:t>تذة :</w:t>
      </w:r>
    </w:p>
    <w:p w:rsidR="000D4220" w:rsidRPr="000D4220" w:rsidRDefault="000D4220" w:rsidP="0006278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>أسلوب التدريس :</w:t>
      </w:r>
    </w:p>
    <w:p w:rsidR="000D4220" w:rsidRPr="000D4220" w:rsidRDefault="000D4220" w:rsidP="0006278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0D4220">
        <w:rPr>
          <w:sz w:val="32"/>
          <w:szCs w:val="32"/>
          <w:rtl/>
        </w:rPr>
        <w:t>المقررات الدراسية :</w:t>
      </w:r>
    </w:p>
    <w:p w:rsidR="000D4220" w:rsidRPr="000D4220" w:rsidRDefault="00EC5077" w:rsidP="000D4220">
      <w:pPr>
        <w:pStyle w:val="ListParagrap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                                           شكراَ لكم </w:t>
      </w:r>
    </w:p>
    <w:sectPr w:rsidR="000D4220" w:rsidRPr="000D4220" w:rsidSect="002562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F7" w:rsidRDefault="002D25F7" w:rsidP="00700CE2">
      <w:r>
        <w:separator/>
      </w:r>
    </w:p>
  </w:endnote>
  <w:endnote w:type="continuationSeparator" w:id="0">
    <w:p w:rsidR="002D25F7" w:rsidRDefault="002D25F7" w:rsidP="0070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0B" w:rsidRDefault="00A92F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0B" w:rsidRDefault="00A92F0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0B" w:rsidRDefault="00A92F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F7" w:rsidRDefault="002D25F7" w:rsidP="00700CE2">
      <w:r>
        <w:separator/>
      </w:r>
    </w:p>
  </w:footnote>
  <w:footnote w:type="continuationSeparator" w:id="0">
    <w:p w:rsidR="002D25F7" w:rsidRDefault="002D25F7" w:rsidP="00700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0B" w:rsidRDefault="00A92F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CE2" w:rsidRPr="002E46AF" w:rsidRDefault="00A92F0B" w:rsidP="00700CE2">
    <w:pPr>
      <w:pStyle w:val="a"/>
      <w:spacing w:line="360" w:lineRule="auto"/>
      <w:rPr>
        <w:rFonts w:ascii="Arial" w:hAnsi="Arial" w:cs="Arial"/>
        <w:b/>
        <w:bCs/>
        <w:rtl/>
      </w:rPr>
    </w:pPr>
    <w:r>
      <w:rPr>
        <w:rFonts w:ascii="Arial" w:hAnsi="Arial" w:cs="Arial"/>
        <w:b/>
        <w:bCs/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1781175</wp:posOffset>
          </wp:positionH>
          <wp:positionV relativeFrom="paragraph">
            <wp:posOffset>236220</wp:posOffset>
          </wp:positionV>
          <wp:extent cx="1371600" cy="904875"/>
          <wp:effectExtent l="19050" t="0" r="0" b="0"/>
          <wp:wrapSquare wrapText="bothSides"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noProof/>
        <w:rtl/>
      </w:rPr>
      <w:pict>
        <v:rect id="مستطيل 3" o:spid="_x0000_s4097" style="position:absolute;left:0;text-align:left;margin-left:131.25pt;margin-top:-12.9pt;width:141.75pt;height:3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" stroked="f">
          <v:textbox>
            <w:txbxContent>
              <w:p w:rsidR="00700CE2" w:rsidRPr="00AF7CC7" w:rsidRDefault="00700CE2" w:rsidP="00700CE2">
                <w:pPr>
                  <w:jc w:val="center"/>
                  <w:rPr>
                    <w:rFonts w:cs="DecoType Thuluth"/>
                    <w:sz w:val="28"/>
                    <w:szCs w:val="28"/>
                  </w:rPr>
                </w:pPr>
                <w:r w:rsidRPr="00AF7CC7">
                  <w:rPr>
                    <w:rFonts w:cs="DecoType Thuluth" w:hint="cs"/>
                    <w:sz w:val="28"/>
                    <w:szCs w:val="28"/>
                    <w:rtl/>
                  </w:rPr>
                  <w:t>بسم الله الرحمن الرحيم</w:t>
                </w:r>
              </w:p>
            </w:txbxContent>
          </v:textbox>
        </v:rect>
      </w:pict>
    </w:r>
    <w:r>
      <w:rPr>
        <w:rFonts w:ascii="Arial" w:hAnsi="Arial" w:cs="Arial"/>
        <w:b/>
        <w:bCs/>
        <w:noProof/>
        <w:rtl/>
      </w:rPr>
      <w:pict>
        <v:rect id="مستطيل 4" o:spid="_x0000_s4098" style="position:absolute;left:0;text-align:left;margin-left:-38.25pt;margin-top:-8.4pt;width:152.25pt;height:11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" stroked="f">
          <v:textbox>
            <w:txbxContent>
              <w:p w:rsidR="00700CE2" w:rsidRPr="002E46AF" w:rsidRDefault="00700CE2" w:rsidP="00700CE2">
                <w:pPr>
                  <w:bidi w:val="0"/>
                  <w:spacing w:line="360" w:lineRule="auto"/>
                  <w:rPr>
                    <w:sz w:val="22"/>
                    <w:szCs w:val="22"/>
                  </w:rPr>
                </w:pPr>
                <w:r w:rsidRPr="002E46AF">
                  <w:rPr>
                    <w:sz w:val="22"/>
                    <w:szCs w:val="22"/>
                  </w:rPr>
                  <w:t>Kingdom of Saudi Arabia</w:t>
                </w:r>
              </w:p>
              <w:p w:rsidR="00700CE2" w:rsidRPr="002E46AF" w:rsidRDefault="00700CE2" w:rsidP="00700CE2">
                <w:pPr>
                  <w:bidi w:val="0"/>
                  <w:spacing w:line="360" w:lineRule="auto"/>
                  <w:rPr>
                    <w:sz w:val="22"/>
                    <w:szCs w:val="22"/>
                  </w:rPr>
                </w:pPr>
                <w:r w:rsidRPr="002E46AF">
                  <w:rPr>
                    <w:sz w:val="22"/>
                    <w:szCs w:val="22"/>
                  </w:rPr>
                  <w:t>Ministry of Higher Education</w:t>
                </w:r>
              </w:p>
              <w:p w:rsidR="00700CE2" w:rsidRPr="002E46AF" w:rsidRDefault="00700CE2" w:rsidP="00700CE2">
                <w:pPr>
                  <w:bidi w:val="0"/>
                  <w:spacing w:line="360" w:lineRule="auto"/>
                  <w:rPr>
                    <w:sz w:val="22"/>
                    <w:szCs w:val="22"/>
                  </w:rPr>
                </w:pPr>
                <w:r w:rsidRPr="002E46AF">
                  <w:rPr>
                    <w:sz w:val="22"/>
                    <w:szCs w:val="22"/>
                  </w:rPr>
                  <w:t>Majmaah University</w:t>
                </w:r>
              </w:p>
              <w:p w:rsidR="00700CE2" w:rsidRDefault="00700CE2" w:rsidP="00700CE2">
                <w:pPr>
                  <w:bidi w:val="0"/>
                  <w:spacing w:line="360" w:lineRule="auto"/>
                  <w:rPr>
                    <w:sz w:val="22"/>
                    <w:szCs w:val="22"/>
                  </w:rPr>
                </w:pPr>
                <w:r w:rsidRPr="002E46AF">
                  <w:rPr>
                    <w:sz w:val="22"/>
                    <w:szCs w:val="22"/>
                  </w:rPr>
                  <w:t xml:space="preserve">Deanship of E-learning </w:t>
                </w:r>
              </w:p>
              <w:p w:rsidR="00700CE2" w:rsidRPr="002E46AF" w:rsidRDefault="00700CE2" w:rsidP="00700CE2">
                <w:pPr>
                  <w:bidi w:val="0"/>
                  <w:spacing w:line="360" w:lineRule="auto"/>
                  <w:rPr>
                    <w:sz w:val="22"/>
                    <w:szCs w:val="22"/>
                  </w:rPr>
                </w:pPr>
                <w:r w:rsidRPr="002E46AF">
                  <w:rPr>
                    <w:sz w:val="22"/>
                    <w:szCs w:val="22"/>
                  </w:rPr>
                  <w:t xml:space="preserve">&amp; Distance learning </w:t>
                </w:r>
              </w:p>
            </w:txbxContent>
          </v:textbox>
        </v:rect>
      </w:pict>
    </w:r>
    <w:r w:rsidR="00700CE2" w:rsidRPr="002E46AF">
      <w:rPr>
        <w:rFonts w:ascii="Arial" w:hAnsi="Arial" w:cs="Arial"/>
        <w:b/>
        <w:bCs/>
        <w:rtl/>
      </w:rPr>
      <w:t xml:space="preserve">المملكة العربية السعودية </w:t>
    </w:r>
  </w:p>
  <w:p w:rsidR="00700CE2" w:rsidRPr="002E46AF" w:rsidRDefault="00700CE2" w:rsidP="00700CE2">
    <w:pPr>
      <w:pStyle w:val="a"/>
      <w:spacing w:line="360" w:lineRule="auto"/>
      <w:rPr>
        <w:rFonts w:ascii="Arial" w:hAnsi="Arial" w:cs="Arial" w:hint="cs"/>
        <w:b/>
        <w:bCs/>
        <w:rtl/>
      </w:rPr>
    </w:pPr>
    <w:r w:rsidRPr="002E46AF">
      <w:rPr>
        <w:rFonts w:ascii="Arial" w:hAnsi="Arial" w:cs="Arial"/>
        <w:b/>
        <w:bCs/>
        <w:rtl/>
      </w:rPr>
      <w:t>وزارة التعليم العالي</w:t>
    </w:r>
  </w:p>
  <w:p w:rsidR="00700CE2" w:rsidRPr="002E46AF" w:rsidRDefault="00700CE2" w:rsidP="00700CE2">
    <w:pPr>
      <w:pStyle w:val="a"/>
      <w:spacing w:line="360" w:lineRule="auto"/>
      <w:rPr>
        <w:rFonts w:ascii="Arial" w:hAnsi="Arial" w:cs="Arial"/>
        <w:b/>
        <w:bCs/>
        <w:rtl/>
      </w:rPr>
    </w:pPr>
    <w:r w:rsidRPr="002E46AF">
      <w:rPr>
        <w:rFonts w:ascii="Arial" w:hAnsi="Arial" w:cs="Arial"/>
        <w:b/>
        <w:bCs/>
        <w:rtl/>
      </w:rPr>
      <w:t>جامعة المجمعة</w:t>
    </w:r>
  </w:p>
  <w:p w:rsidR="00700CE2" w:rsidRPr="002E46AF" w:rsidRDefault="00700CE2" w:rsidP="00700CE2">
    <w:pPr>
      <w:pStyle w:val="a"/>
      <w:spacing w:line="360" w:lineRule="auto"/>
      <w:rPr>
        <w:rFonts w:ascii="Arial" w:hAnsi="Arial" w:cs="Arial"/>
        <w:b/>
        <w:bCs/>
        <w:rtl/>
      </w:rPr>
    </w:pPr>
    <w:r w:rsidRPr="002E46AF">
      <w:rPr>
        <w:rFonts w:ascii="Arial" w:hAnsi="Arial" w:cs="Arial" w:hint="cs"/>
        <w:b/>
        <w:bCs/>
        <w:rtl/>
      </w:rPr>
      <w:t>عمادة التعليم الالكتروني والتعلم عن بعد</w:t>
    </w:r>
  </w:p>
  <w:p w:rsidR="00700CE2" w:rsidRDefault="00700C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0B" w:rsidRDefault="00A92F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27D05"/>
    <w:multiLevelType w:val="hybridMultilevel"/>
    <w:tmpl w:val="7438F482"/>
    <w:lvl w:ilvl="0" w:tplc="385C72B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1E38F7"/>
    <w:multiLevelType w:val="hybridMultilevel"/>
    <w:tmpl w:val="A1E2C4BE"/>
    <w:lvl w:ilvl="0" w:tplc="A62C8DB4">
      <w:start w:val="1"/>
      <w:numFmt w:val="arabicAlpha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03630"/>
    <w:multiLevelType w:val="hybridMultilevel"/>
    <w:tmpl w:val="3EB04B44"/>
    <w:lvl w:ilvl="0" w:tplc="3248749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A3F93"/>
    <w:multiLevelType w:val="hybridMultilevel"/>
    <w:tmpl w:val="DC02E65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D5DE1"/>
    <w:multiLevelType w:val="hybridMultilevel"/>
    <w:tmpl w:val="A2CCD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2526A"/>
    <w:multiLevelType w:val="hybridMultilevel"/>
    <w:tmpl w:val="7ED64526"/>
    <w:lvl w:ilvl="0" w:tplc="B4C0A098">
      <w:start w:val="1"/>
      <w:numFmt w:val="arabicAlpha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>
      <w:start w:val="1"/>
      <w:numFmt w:val="decimal"/>
      <w:lvlText w:val="%4."/>
      <w:lvlJc w:val="left"/>
      <w:pPr>
        <w:ind w:left="3000" w:hanging="360"/>
      </w:pPr>
    </w:lvl>
    <w:lvl w:ilvl="4" w:tplc="04090019">
      <w:start w:val="1"/>
      <w:numFmt w:val="lowerLetter"/>
      <w:lvlText w:val="%5."/>
      <w:lvlJc w:val="left"/>
      <w:pPr>
        <w:ind w:left="3720" w:hanging="360"/>
      </w:pPr>
    </w:lvl>
    <w:lvl w:ilvl="5" w:tplc="0409001B">
      <w:start w:val="1"/>
      <w:numFmt w:val="lowerRoman"/>
      <w:lvlText w:val="%6."/>
      <w:lvlJc w:val="right"/>
      <w:pPr>
        <w:ind w:left="4440" w:hanging="180"/>
      </w:pPr>
    </w:lvl>
    <w:lvl w:ilvl="6" w:tplc="0409000F">
      <w:start w:val="1"/>
      <w:numFmt w:val="decimal"/>
      <w:lvlText w:val="%7."/>
      <w:lvlJc w:val="left"/>
      <w:pPr>
        <w:ind w:left="5160" w:hanging="360"/>
      </w:pPr>
    </w:lvl>
    <w:lvl w:ilvl="7" w:tplc="04090019">
      <w:start w:val="1"/>
      <w:numFmt w:val="lowerLetter"/>
      <w:lvlText w:val="%8."/>
      <w:lvlJc w:val="left"/>
      <w:pPr>
        <w:ind w:left="5880" w:hanging="360"/>
      </w:pPr>
    </w:lvl>
    <w:lvl w:ilvl="8" w:tplc="040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F1160"/>
    <w:rsid w:val="00022836"/>
    <w:rsid w:val="0006278B"/>
    <w:rsid w:val="000D4220"/>
    <w:rsid w:val="00256251"/>
    <w:rsid w:val="002D25F7"/>
    <w:rsid w:val="00435788"/>
    <w:rsid w:val="004A7B2B"/>
    <w:rsid w:val="00523497"/>
    <w:rsid w:val="00586B27"/>
    <w:rsid w:val="0059222C"/>
    <w:rsid w:val="005B5A6D"/>
    <w:rsid w:val="00684B8E"/>
    <w:rsid w:val="00700CE2"/>
    <w:rsid w:val="0090471C"/>
    <w:rsid w:val="009133D5"/>
    <w:rsid w:val="00994722"/>
    <w:rsid w:val="009F1160"/>
    <w:rsid w:val="00A35CF2"/>
    <w:rsid w:val="00A92F0B"/>
    <w:rsid w:val="00AD39FB"/>
    <w:rsid w:val="00B217E4"/>
    <w:rsid w:val="00B64BCC"/>
    <w:rsid w:val="00CB4F57"/>
    <w:rsid w:val="00CC36B9"/>
    <w:rsid w:val="00DA1492"/>
    <w:rsid w:val="00DA485E"/>
    <w:rsid w:val="00E6605D"/>
    <w:rsid w:val="00EC5077"/>
    <w:rsid w:val="00F8007A"/>
    <w:rsid w:val="00FA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CE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CE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0CE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CE2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Footer"/>
    <w:link w:val="Char"/>
    <w:rsid w:val="00700CE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Char">
    <w:name w:val="تذييل صفحة Char"/>
    <w:basedOn w:val="DefaultParagraphFont"/>
    <w:link w:val="a"/>
    <w:rsid w:val="00700CE2"/>
    <w:rPr>
      <w:sz w:val="24"/>
      <w:szCs w:val="24"/>
    </w:rPr>
  </w:style>
  <w:style w:type="table" w:styleId="TableGrid">
    <w:name w:val="Table Grid"/>
    <w:basedOn w:val="TableNormal"/>
    <w:uiPriority w:val="59"/>
    <w:rsid w:val="0099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6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\Desktop\&#1605;&#1586;&#1606;&#1607;\2&#1575;&#1585;&#1575;&#1569;%20&#1575;&#1604;&#1582;&#1585;&#1610;&#1580;&#1610;&#1606;%20&#1576;&#1602;&#1587;&#1605;%20&#1575;&#1604;&#1603;&#1610;&#1605;&#1610;&#1575;&#1569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2اراء الخريجين بقسم الكيمياء.dotx</Template>
  <TotalTime>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2</cp:revision>
  <cp:lastPrinted>2013-10-09T06:38:00Z</cp:lastPrinted>
  <dcterms:created xsi:type="dcterms:W3CDTF">2014-12-13T13:43:00Z</dcterms:created>
  <dcterms:modified xsi:type="dcterms:W3CDTF">2014-12-13T15:18:00Z</dcterms:modified>
</cp:coreProperties>
</file>